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121" w:rsidRDefault="000F7121" w:rsidP="000F7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NASYNG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F7121" w:rsidRDefault="000F7121" w:rsidP="000F7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7121" w:rsidRDefault="000F7121" w:rsidP="000F7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7121" w:rsidRDefault="000F7121" w:rsidP="000F7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London into lands</w:t>
      </w:r>
    </w:p>
    <w:p w:rsidR="000F7121" w:rsidRDefault="000F7121" w:rsidP="000F7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held by the late Sir Thomas Aylesbury(q.v.) in the parish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St.Giles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121" w:rsidRDefault="000F7121" w:rsidP="000F7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without </w:t>
      </w:r>
      <w:proofErr w:type="spellStart"/>
      <w:r>
        <w:rPr>
          <w:rFonts w:ascii="Times New Roman" w:hAnsi="Times New Roman" w:cs="Times New Roman"/>
          <w:sz w:val="24"/>
          <w:szCs w:val="24"/>
        </w:rPr>
        <w:t>Cripplegate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F7121" w:rsidRDefault="000F7121" w:rsidP="000F7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0CE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21-98)</w:t>
      </w:r>
    </w:p>
    <w:p w:rsidR="000F7121" w:rsidRDefault="000F7121" w:rsidP="000F7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7121" w:rsidRDefault="000F7121" w:rsidP="000F7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F7121" w:rsidRDefault="000F7121" w:rsidP="000F7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November 2015</w:t>
      </w:r>
      <w:bookmarkStart w:id="0" w:name="_GoBack"/>
      <w:bookmarkEnd w:id="0"/>
    </w:p>
    <w:sectPr w:rsidR="00DD5B8A" w:rsidRPr="000F71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121" w:rsidRDefault="000F7121" w:rsidP="00564E3C">
      <w:pPr>
        <w:spacing w:after="0" w:line="240" w:lineRule="auto"/>
      </w:pPr>
      <w:r>
        <w:separator/>
      </w:r>
    </w:p>
  </w:endnote>
  <w:endnote w:type="continuationSeparator" w:id="0">
    <w:p w:rsidR="000F7121" w:rsidRDefault="000F712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F7121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121" w:rsidRDefault="000F7121" w:rsidP="00564E3C">
      <w:pPr>
        <w:spacing w:after="0" w:line="240" w:lineRule="auto"/>
      </w:pPr>
      <w:r>
        <w:separator/>
      </w:r>
    </w:p>
  </w:footnote>
  <w:footnote w:type="continuationSeparator" w:id="0">
    <w:p w:rsidR="000F7121" w:rsidRDefault="000F712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21"/>
    <w:rsid w:val="000F712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29B58"/>
  <w15:chartTrackingRefBased/>
  <w15:docId w15:val="{DF967EDE-2929-4758-A3C6-C0EEBF314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F71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2015-11-13T21:30:00Z</dcterms:created>
  <dcterms:modified xsi:type="dcterms:W3CDTF">2015-11-13T21:30:00Z</dcterms:modified>
</cp:coreProperties>
</file>